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A24" w:rsidRPr="00E165D8" w:rsidRDefault="00EE5A24" w:rsidP="00E165D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EE5A24" w:rsidRPr="00E165D8" w:rsidRDefault="00EE5A24" w:rsidP="00E165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65D8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EE5A24" w:rsidRPr="00E165D8" w:rsidRDefault="00EE5A24" w:rsidP="00E165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65D8">
        <w:rPr>
          <w:rFonts w:ascii="Times New Roman" w:hAnsi="Times New Roman" w:cs="Times New Roman"/>
          <w:b/>
          <w:bCs/>
          <w:sz w:val="28"/>
          <w:szCs w:val="28"/>
        </w:rPr>
        <w:t>ПАВЛОВСКОГО СЕЛЬСОВЕТА</w:t>
      </w:r>
    </w:p>
    <w:p w:rsidR="00EE5A24" w:rsidRPr="00E165D8" w:rsidRDefault="00EE5A24" w:rsidP="00E165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65D8">
        <w:rPr>
          <w:rFonts w:ascii="Times New Roman" w:hAnsi="Times New Roman" w:cs="Times New Roman"/>
          <w:b/>
          <w:bCs/>
          <w:sz w:val="28"/>
          <w:szCs w:val="28"/>
        </w:rPr>
        <w:t>ВЕНГЕРОВСКОГО РАЙОНА НОВОСИБИРСКОЙ ОБЛАСТИ</w:t>
      </w:r>
    </w:p>
    <w:p w:rsidR="00EE5A24" w:rsidRPr="00E165D8" w:rsidRDefault="00EE5A24" w:rsidP="00E165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5A24" w:rsidRPr="00E165D8" w:rsidRDefault="00EE5A24" w:rsidP="00E165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5A24" w:rsidRPr="00E165D8" w:rsidRDefault="00EE5A24" w:rsidP="00E165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65D8">
        <w:rPr>
          <w:rFonts w:ascii="Times New Roman" w:hAnsi="Times New Roman" w:cs="Times New Roman"/>
          <w:b/>
          <w:bCs/>
          <w:sz w:val="28"/>
          <w:szCs w:val="28"/>
        </w:rPr>
        <w:t>РАСПОРЯЖЕНИЕ</w:t>
      </w:r>
    </w:p>
    <w:p w:rsidR="00EE5A24" w:rsidRPr="00E165D8" w:rsidRDefault="00EE5A24" w:rsidP="00E165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5A24" w:rsidRPr="00E13322" w:rsidRDefault="00EE5A24" w:rsidP="00E165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5D8">
        <w:rPr>
          <w:rFonts w:ascii="Times New Roman" w:hAnsi="Times New Roman" w:cs="Times New Roman"/>
          <w:sz w:val="28"/>
          <w:szCs w:val="28"/>
        </w:rPr>
        <w:t xml:space="preserve">08.02.2016                                        с. Павлово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№ </w:t>
      </w:r>
      <w:r w:rsidRPr="00E13322">
        <w:rPr>
          <w:rFonts w:ascii="Times New Roman" w:hAnsi="Times New Roman" w:cs="Times New Roman"/>
          <w:sz w:val="28"/>
          <w:szCs w:val="28"/>
        </w:rPr>
        <w:t>4</w:t>
      </w:r>
    </w:p>
    <w:p w:rsidR="00EE5A24" w:rsidRDefault="00EE5A24" w:rsidP="00E165D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E5A24" w:rsidRPr="00E13322" w:rsidRDefault="00EE5A24" w:rsidP="00E1332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 утверждении Плана работы администрации Павловского сельсовета Венгеровского района Новосибирской области на 2016 год</w:t>
      </w:r>
    </w:p>
    <w:p w:rsidR="00EE5A24" w:rsidRDefault="00EE5A24" w:rsidP="00E165D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E5A24" w:rsidRDefault="00EE5A24" w:rsidP="00E165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В соответствии с Федеральным законом «131-ФЗ «Об общих принципах организации местного самоуправления в Российской Федерации» от 06.03.2003 года, Уставом Павловского сельсовета Венгеровского</w:t>
      </w:r>
      <w:r w:rsidRPr="00E1332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области,</w:t>
      </w:r>
    </w:p>
    <w:p w:rsidR="00EE5A24" w:rsidRDefault="00EE5A24" w:rsidP="00E165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E5A24" w:rsidRDefault="00EE5A24" w:rsidP="00E165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ПОСТАНОВЛЯЮ:</w:t>
      </w:r>
    </w:p>
    <w:p w:rsidR="00EE5A24" w:rsidRDefault="00EE5A24" w:rsidP="00E1332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Утвердить План работы администрации Павловского сельсовета Венгеровского района новосибирской области на 2016 год, согласно приложению.</w:t>
      </w:r>
    </w:p>
    <w:p w:rsidR="00EE5A24" w:rsidRDefault="00EE5A24" w:rsidP="00E1332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Настоящее распоряжение опубликовать в газете «Вестник Павловского сельсовета Венгеровского района Новосибирской области» и разместить на официальном сайте администрации Павловского сельсовета.</w:t>
      </w:r>
    </w:p>
    <w:p w:rsidR="00EE5A24" w:rsidRDefault="00EE5A24" w:rsidP="00E133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E5A24" w:rsidRDefault="00EE5A24" w:rsidP="00E133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E5A24" w:rsidRDefault="00EE5A24" w:rsidP="00E133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E5A24" w:rsidRDefault="00EE5A24" w:rsidP="00E133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Глава Павловского сельсовета </w:t>
      </w:r>
    </w:p>
    <w:p w:rsidR="00EE5A24" w:rsidRDefault="00EE5A24" w:rsidP="00E133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Венгеровского района</w:t>
      </w:r>
    </w:p>
    <w:p w:rsidR="00EE5A24" w:rsidRPr="00E13322" w:rsidRDefault="00EE5A24" w:rsidP="00E133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Новосибирской области                                                   Е.Б. Чернякина</w:t>
      </w:r>
    </w:p>
    <w:p w:rsidR="00EE5A24" w:rsidRPr="00E165D8" w:rsidRDefault="00EE5A24" w:rsidP="00535A4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EE5A24" w:rsidRPr="00E165D8" w:rsidRDefault="00EE5A24" w:rsidP="00535A4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EE5A24" w:rsidRPr="00E165D8" w:rsidRDefault="00EE5A24" w:rsidP="00535A4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EE5A24" w:rsidRPr="00E165D8" w:rsidRDefault="00EE5A24" w:rsidP="00535A4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EE5A24" w:rsidRPr="00E165D8" w:rsidRDefault="00EE5A24" w:rsidP="00535A4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EE5A24" w:rsidRPr="00E165D8" w:rsidRDefault="00EE5A24" w:rsidP="00535A4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EE5A24" w:rsidRPr="00E165D8" w:rsidRDefault="00EE5A24" w:rsidP="00535A4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EE5A24" w:rsidRPr="00E165D8" w:rsidRDefault="00EE5A24" w:rsidP="00535A4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EE5A24" w:rsidRPr="00E165D8" w:rsidRDefault="00EE5A24" w:rsidP="00535A4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EE5A24" w:rsidRPr="00E165D8" w:rsidRDefault="00EE5A24" w:rsidP="00535A4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EE5A24" w:rsidRPr="00E165D8" w:rsidRDefault="00EE5A24" w:rsidP="00535A4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EE5A24" w:rsidRPr="00E165D8" w:rsidRDefault="00EE5A24" w:rsidP="00535A4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EE5A24" w:rsidRPr="00E165D8" w:rsidRDefault="00EE5A24" w:rsidP="00535A4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EE5A24" w:rsidRPr="00E165D8" w:rsidRDefault="00EE5A24" w:rsidP="00535A4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EE5A24" w:rsidRPr="00E165D8" w:rsidRDefault="00EE5A24" w:rsidP="00535A4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sectPr w:rsidR="00EE5A24" w:rsidRPr="00E165D8" w:rsidSect="00717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1287D"/>
    <w:multiLevelType w:val="hybridMultilevel"/>
    <w:tmpl w:val="4FF84564"/>
    <w:lvl w:ilvl="0" w:tplc="3F7A80F8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5A48"/>
    <w:rsid w:val="00535A48"/>
    <w:rsid w:val="005A56F6"/>
    <w:rsid w:val="005D2585"/>
    <w:rsid w:val="00717687"/>
    <w:rsid w:val="007F502D"/>
    <w:rsid w:val="008C7454"/>
    <w:rsid w:val="008E407C"/>
    <w:rsid w:val="009F7202"/>
    <w:rsid w:val="00B75626"/>
    <w:rsid w:val="00C3474D"/>
    <w:rsid w:val="00CB4A24"/>
    <w:rsid w:val="00CC72A0"/>
    <w:rsid w:val="00D464A5"/>
    <w:rsid w:val="00E13322"/>
    <w:rsid w:val="00E165D8"/>
    <w:rsid w:val="00EE5A24"/>
    <w:rsid w:val="00F4687F"/>
    <w:rsid w:val="00F73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68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35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535A48"/>
    <w:rPr>
      <w:b/>
      <w:bCs/>
    </w:rPr>
  </w:style>
  <w:style w:type="character" w:customStyle="1" w:styleId="articleseparator">
    <w:name w:val="article_separator"/>
    <w:basedOn w:val="DefaultParagraphFont"/>
    <w:uiPriority w:val="99"/>
    <w:rsid w:val="00535A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700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7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1</Pages>
  <Words>157</Words>
  <Characters>898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Павлово</cp:lastModifiedBy>
  <cp:revision>4</cp:revision>
  <cp:lastPrinted>2016-02-17T12:07:00Z</cp:lastPrinted>
  <dcterms:created xsi:type="dcterms:W3CDTF">2016-02-17T06:38:00Z</dcterms:created>
  <dcterms:modified xsi:type="dcterms:W3CDTF">2016-02-18T06:48:00Z</dcterms:modified>
</cp:coreProperties>
</file>