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E2C" w:rsidRDefault="00562E2C" w:rsidP="00222FC1">
      <w:pPr>
        <w:widowControl w:val="0"/>
        <w:tabs>
          <w:tab w:val="left" w:pos="3174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</w:t>
      </w:r>
    </w:p>
    <w:p w:rsidR="00562E2C" w:rsidRDefault="00562E2C" w:rsidP="00222FC1">
      <w:pPr>
        <w:widowControl w:val="0"/>
        <w:tabs>
          <w:tab w:val="left" w:pos="3174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ПАВЛОВСКОГО СЕЛЬСОВЕТА</w:t>
      </w:r>
    </w:p>
    <w:p w:rsidR="00562E2C" w:rsidRDefault="00562E2C" w:rsidP="00222FC1">
      <w:pPr>
        <w:widowControl w:val="0"/>
        <w:tabs>
          <w:tab w:val="left" w:pos="3174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ВЕНГЕРОВСКОГО РАЙОНА НОВОСИБИРСКОЙ ОБЛАСТИ</w:t>
      </w:r>
    </w:p>
    <w:p w:rsidR="00562E2C" w:rsidRDefault="00562E2C" w:rsidP="00222FC1">
      <w:pPr>
        <w:widowControl w:val="0"/>
        <w:tabs>
          <w:tab w:val="left" w:pos="3174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62E2C" w:rsidRDefault="00562E2C" w:rsidP="00222FC1">
      <w:pPr>
        <w:widowControl w:val="0"/>
        <w:tabs>
          <w:tab w:val="left" w:pos="3174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562E2C" w:rsidRDefault="00562E2C" w:rsidP="00222FC1">
      <w:pPr>
        <w:widowControl w:val="0"/>
        <w:tabs>
          <w:tab w:val="left" w:pos="3174"/>
        </w:tabs>
        <w:autoSpaceDE w:val="0"/>
        <w:autoSpaceDN w:val="0"/>
        <w:adjustRightInd w:val="0"/>
        <w:jc w:val="center"/>
        <w:rPr>
          <w:b/>
          <w:bCs/>
        </w:rPr>
      </w:pPr>
    </w:p>
    <w:p w:rsidR="00562E2C" w:rsidRPr="00B64D6E" w:rsidRDefault="00562E2C" w:rsidP="00222FC1">
      <w:pPr>
        <w:widowControl w:val="0"/>
        <w:tabs>
          <w:tab w:val="left" w:pos="3174"/>
        </w:tabs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10.12.2018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 Павлово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67</w:t>
      </w:r>
    </w:p>
    <w:p w:rsidR="00562E2C" w:rsidRDefault="00562E2C" w:rsidP="00222FC1">
      <w:pPr>
        <w:widowControl w:val="0"/>
        <w:tabs>
          <w:tab w:val="left" w:pos="3174"/>
        </w:tabs>
        <w:autoSpaceDE w:val="0"/>
        <w:autoSpaceDN w:val="0"/>
        <w:adjustRightInd w:val="0"/>
        <w:rPr>
          <w:sz w:val="28"/>
          <w:szCs w:val="28"/>
        </w:rPr>
      </w:pPr>
    </w:p>
    <w:p w:rsidR="00562E2C" w:rsidRPr="00B64D6E" w:rsidRDefault="00562E2C" w:rsidP="00222FC1">
      <w:pPr>
        <w:widowControl w:val="0"/>
        <w:tabs>
          <w:tab w:val="left" w:pos="317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B64D6E">
        <w:rPr>
          <w:sz w:val="28"/>
          <w:szCs w:val="28"/>
        </w:rPr>
        <w:t xml:space="preserve">О созыве очередной сессии Совета депутатов </w:t>
      </w:r>
    </w:p>
    <w:p w:rsidR="00562E2C" w:rsidRPr="00B64D6E" w:rsidRDefault="00562E2C" w:rsidP="00222FC1">
      <w:pPr>
        <w:widowControl w:val="0"/>
        <w:tabs>
          <w:tab w:val="left" w:pos="317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B64D6E">
        <w:rPr>
          <w:sz w:val="28"/>
          <w:szCs w:val="28"/>
        </w:rPr>
        <w:t>Павловского сельсовета Венгеровского района</w:t>
      </w:r>
    </w:p>
    <w:p w:rsidR="00562E2C" w:rsidRPr="00B64D6E" w:rsidRDefault="00562E2C" w:rsidP="00222FC1">
      <w:pPr>
        <w:widowControl w:val="0"/>
        <w:tabs>
          <w:tab w:val="left" w:pos="317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B64D6E">
        <w:rPr>
          <w:sz w:val="28"/>
          <w:szCs w:val="28"/>
        </w:rPr>
        <w:t xml:space="preserve"> Новосибирской области  пятого созыва</w:t>
      </w:r>
    </w:p>
    <w:p w:rsidR="00562E2C" w:rsidRPr="00B64D6E" w:rsidRDefault="00562E2C" w:rsidP="00222FC1">
      <w:pPr>
        <w:widowControl w:val="0"/>
        <w:tabs>
          <w:tab w:val="left" w:pos="317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62E2C" w:rsidRDefault="00562E2C" w:rsidP="00222FC1">
      <w:pPr>
        <w:widowControl w:val="0"/>
        <w:tabs>
          <w:tab w:val="left" w:pos="317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 соответствии с п.1.2. статьи 35 Федерального закона от 06 октября 2003 года № 131-ФЗ «Об  общих принципах организации  местного самоуправления в Российской Федерации», п.6 статьи 18 Устава Павловского сельсовета Венгеровского района Новосибирской области, администрация Павловского сельсовета</w:t>
      </w:r>
    </w:p>
    <w:p w:rsidR="00562E2C" w:rsidRDefault="00562E2C" w:rsidP="00222FC1">
      <w:pPr>
        <w:widowControl w:val="0"/>
        <w:tabs>
          <w:tab w:val="left" w:pos="317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562E2C" w:rsidRDefault="00562E2C" w:rsidP="00222FC1">
      <w:pPr>
        <w:widowControl w:val="0"/>
        <w:numPr>
          <w:ilvl w:val="0"/>
          <w:numId w:val="1"/>
        </w:numPr>
        <w:tabs>
          <w:tab w:val="left" w:pos="317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Созвать очередную сессию Совета депутатов Павловского сельсовета  Венгеровского района Новосибирской области пятого созыва 21 декабря 2018 года в 14:30 в здании администрации Павловского сельсовета.</w:t>
      </w:r>
    </w:p>
    <w:p w:rsidR="00562E2C" w:rsidRDefault="00562E2C" w:rsidP="00222FC1">
      <w:pPr>
        <w:widowControl w:val="0"/>
        <w:numPr>
          <w:ilvl w:val="0"/>
          <w:numId w:val="1"/>
        </w:numPr>
        <w:tabs>
          <w:tab w:val="left" w:pos="317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Предложить на рассмотрение Совета депутатов Павловского сельсовета следующие вопросы:</w:t>
      </w:r>
    </w:p>
    <w:p w:rsidR="00562E2C" w:rsidRPr="00FB5F1B" w:rsidRDefault="00562E2C" w:rsidP="00222FC1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FB5F1B">
        <w:rPr>
          <w:rFonts w:ascii="Times New Roman" w:hAnsi="Times New Roman" w:cs="Times New Roman"/>
          <w:sz w:val="28"/>
          <w:szCs w:val="28"/>
        </w:rPr>
        <w:t>О внесении изменений в Устав Павловского сельсовета Венгеровского района Новосибирской области;</w:t>
      </w:r>
    </w:p>
    <w:p w:rsidR="00562E2C" w:rsidRPr="00FB5F1B" w:rsidRDefault="00562E2C" w:rsidP="00222FC1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FB5F1B">
        <w:rPr>
          <w:rFonts w:ascii="Times New Roman" w:hAnsi="Times New Roman" w:cs="Times New Roman"/>
          <w:sz w:val="28"/>
          <w:szCs w:val="28"/>
        </w:rPr>
        <w:t>О бюджете Павловского сельсовета Венгеровского района Новосибирской области на 2019 год и плановый период 2020 -2021 годов;</w:t>
      </w:r>
    </w:p>
    <w:p w:rsidR="00562E2C" w:rsidRPr="00FB5F1B" w:rsidRDefault="00562E2C" w:rsidP="00222FC1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FB5F1B">
        <w:rPr>
          <w:rFonts w:ascii="Times New Roman" w:hAnsi="Times New Roman" w:cs="Times New Roman"/>
          <w:sz w:val="28"/>
          <w:szCs w:val="28"/>
        </w:rPr>
        <w:t>О продлении соглашения с ревизионной комиссией</w:t>
      </w:r>
    </w:p>
    <w:p w:rsidR="00562E2C" w:rsidRPr="00FB5F1B" w:rsidRDefault="00562E2C" w:rsidP="00222FC1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FB5F1B">
        <w:rPr>
          <w:rFonts w:ascii="Times New Roman" w:hAnsi="Times New Roman" w:cs="Times New Roman"/>
          <w:sz w:val="28"/>
          <w:szCs w:val="28"/>
        </w:rPr>
        <w:t>Об утверждении структуры администрации Павловского сельсовета Венгеровского района Новосибирской области на 2019 год;</w:t>
      </w:r>
    </w:p>
    <w:p w:rsidR="00562E2C" w:rsidRPr="00FB5F1B" w:rsidRDefault="00562E2C" w:rsidP="00222FC1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FB5F1B">
        <w:rPr>
          <w:rFonts w:ascii="Times New Roman" w:hAnsi="Times New Roman" w:cs="Times New Roman"/>
          <w:sz w:val="28"/>
          <w:szCs w:val="28"/>
        </w:rPr>
        <w:t>Об установлении размера платы за пользованием жилым помещением;</w:t>
      </w:r>
    </w:p>
    <w:p w:rsidR="00562E2C" w:rsidRPr="00FB5F1B" w:rsidRDefault="00562E2C" w:rsidP="00222FC1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FB5F1B">
        <w:rPr>
          <w:rFonts w:ascii="Times New Roman" w:hAnsi="Times New Roman" w:cs="Times New Roman"/>
          <w:sz w:val="28"/>
          <w:szCs w:val="28"/>
        </w:rPr>
        <w:t>Об утверждении плана работы Совета депутатов Павловского сельсовета Венгеровского района Новосибирской области;</w:t>
      </w:r>
    </w:p>
    <w:p w:rsidR="00562E2C" w:rsidRPr="00FB5F1B" w:rsidRDefault="00562E2C" w:rsidP="00222FC1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FB5F1B">
        <w:rPr>
          <w:rFonts w:ascii="Times New Roman" w:hAnsi="Times New Roman" w:cs="Times New Roman"/>
          <w:sz w:val="28"/>
          <w:szCs w:val="28"/>
        </w:rPr>
        <w:t>О внесении изменений в решение сессии Совета депутатов Павловского сельсовета Венгеровского района Новосибирской области от 21.11.2017 № 95 «О принятии положения о порядке назначения, выплаты и перерасчета размера ежемесячной пенсии за выслугу лет муниципальным служащим в администрации Павловского сельсовета Венгеровского района».</w:t>
      </w:r>
    </w:p>
    <w:p w:rsidR="00562E2C" w:rsidRPr="00FB5F1B" w:rsidRDefault="00562E2C" w:rsidP="00222FC1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FB5F1B">
        <w:rPr>
          <w:rFonts w:ascii="Times New Roman" w:hAnsi="Times New Roman" w:cs="Times New Roman"/>
          <w:sz w:val="28"/>
          <w:szCs w:val="28"/>
        </w:rPr>
        <w:t>Положение о муниципальной службе</w:t>
      </w:r>
    </w:p>
    <w:p w:rsidR="00562E2C" w:rsidRDefault="00562E2C" w:rsidP="00222FC1">
      <w:pPr>
        <w:rPr>
          <w:sz w:val="28"/>
          <w:szCs w:val="28"/>
        </w:rPr>
      </w:pPr>
      <w:r>
        <w:rPr>
          <w:sz w:val="28"/>
          <w:szCs w:val="28"/>
        </w:rPr>
        <w:t xml:space="preserve">Глава Павловского сельсовета </w:t>
      </w:r>
    </w:p>
    <w:p w:rsidR="00562E2C" w:rsidRDefault="00562E2C" w:rsidP="00222FC1">
      <w:pPr>
        <w:rPr>
          <w:sz w:val="28"/>
          <w:szCs w:val="28"/>
        </w:rPr>
      </w:pPr>
      <w:r>
        <w:rPr>
          <w:sz w:val="28"/>
          <w:szCs w:val="28"/>
        </w:rPr>
        <w:t xml:space="preserve">Венгеровского района </w:t>
      </w:r>
    </w:p>
    <w:p w:rsidR="00562E2C" w:rsidRDefault="00562E2C" w:rsidP="00222FC1">
      <w:r>
        <w:rPr>
          <w:sz w:val="28"/>
          <w:szCs w:val="28"/>
        </w:rPr>
        <w:t>Новосибирской области                                                                  Е.Б. Чернякина</w:t>
      </w:r>
    </w:p>
    <w:p w:rsidR="00562E2C" w:rsidRDefault="00562E2C" w:rsidP="00222FC1"/>
    <w:p w:rsidR="00562E2C" w:rsidRDefault="00562E2C"/>
    <w:sectPr w:rsidR="00562E2C" w:rsidSect="00A67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21002"/>
    <w:multiLevelType w:val="multilevel"/>
    <w:tmpl w:val="A50A18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41103295"/>
    <w:multiLevelType w:val="hybridMultilevel"/>
    <w:tmpl w:val="A9548524"/>
    <w:lvl w:ilvl="0" w:tplc="378C69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484E732">
      <w:numFmt w:val="none"/>
      <w:lvlText w:val=""/>
      <w:lvlJc w:val="left"/>
      <w:pPr>
        <w:tabs>
          <w:tab w:val="num" w:pos="360"/>
        </w:tabs>
      </w:pPr>
    </w:lvl>
    <w:lvl w:ilvl="2" w:tplc="06A8AF0E">
      <w:numFmt w:val="none"/>
      <w:lvlText w:val=""/>
      <w:lvlJc w:val="left"/>
      <w:pPr>
        <w:tabs>
          <w:tab w:val="num" w:pos="360"/>
        </w:tabs>
      </w:pPr>
    </w:lvl>
    <w:lvl w:ilvl="3" w:tplc="1B363148">
      <w:numFmt w:val="none"/>
      <w:lvlText w:val=""/>
      <w:lvlJc w:val="left"/>
      <w:pPr>
        <w:tabs>
          <w:tab w:val="num" w:pos="360"/>
        </w:tabs>
      </w:pPr>
    </w:lvl>
    <w:lvl w:ilvl="4" w:tplc="E63630A0">
      <w:numFmt w:val="none"/>
      <w:lvlText w:val=""/>
      <w:lvlJc w:val="left"/>
      <w:pPr>
        <w:tabs>
          <w:tab w:val="num" w:pos="360"/>
        </w:tabs>
      </w:pPr>
    </w:lvl>
    <w:lvl w:ilvl="5" w:tplc="E340C022">
      <w:numFmt w:val="none"/>
      <w:lvlText w:val=""/>
      <w:lvlJc w:val="left"/>
      <w:pPr>
        <w:tabs>
          <w:tab w:val="num" w:pos="360"/>
        </w:tabs>
      </w:pPr>
    </w:lvl>
    <w:lvl w:ilvl="6" w:tplc="5C4684A4">
      <w:numFmt w:val="none"/>
      <w:lvlText w:val=""/>
      <w:lvlJc w:val="left"/>
      <w:pPr>
        <w:tabs>
          <w:tab w:val="num" w:pos="360"/>
        </w:tabs>
      </w:pPr>
    </w:lvl>
    <w:lvl w:ilvl="7" w:tplc="F34C3CCA">
      <w:numFmt w:val="none"/>
      <w:lvlText w:val=""/>
      <w:lvlJc w:val="left"/>
      <w:pPr>
        <w:tabs>
          <w:tab w:val="num" w:pos="360"/>
        </w:tabs>
      </w:pPr>
    </w:lvl>
    <w:lvl w:ilvl="8" w:tplc="83C0E380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6731083E"/>
    <w:multiLevelType w:val="hybridMultilevel"/>
    <w:tmpl w:val="BC9E7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2FC1"/>
    <w:rsid w:val="00222FC1"/>
    <w:rsid w:val="00562E2C"/>
    <w:rsid w:val="005D5F8B"/>
    <w:rsid w:val="0082627B"/>
    <w:rsid w:val="00A67E52"/>
    <w:rsid w:val="00A71EDB"/>
    <w:rsid w:val="00B64D6E"/>
    <w:rsid w:val="00B935BC"/>
    <w:rsid w:val="00E038CC"/>
    <w:rsid w:val="00F820A8"/>
    <w:rsid w:val="00FB5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FC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22FC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290</Words>
  <Characters>1657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Павлово</cp:lastModifiedBy>
  <cp:revision>3</cp:revision>
  <cp:lastPrinted>2018-12-24T03:48:00Z</cp:lastPrinted>
  <dcterms:created xsi:type="dcterms:W3CDTF">2018-12-24T04:41:00Z</dcterms:created>
  <dcterms:modified xsi:type="dcterms:W3CDTF">2018-12-26T06:05:00Z</dcterms:modified>
</cp:coreProperties>
</file>